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E37F4" w14:textId="77777777" w:rsidR="00B603A1" w:rsidRPr="00690BA6" w:rsidRDefault="00B603A1" w:rsidP="00B603A1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CLEERE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04B54F9B" w14:textId="77777777" w:rsidR="00B603A1" w:rsidRDefault="00B603A1" w:rsidP="00B603A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Man-at-arms.</w:t>
      </w:r>
    </w:p>
    <w:p w14:paraId="3ABB971F" w14:textId="77777777" w:rsidR="00B603A1" w:rsidRDefault="00B603A1" w:rsidP="00B603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A14160" w14:textId="77777777" w:rsidR="00B603A1" w:rsidRDefault="00B603A1" w:rsidP="00B603A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55D3CB" w14:textId="77777777" w:rsidR="00B603A1" w:rsidRDefault="00B603A1" w:rsidP="00B603A1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Robert Carew(q.v.).</w:t>
      </w:r>
    </w:p>
    <w:p w14:paraId="59AAFD5E" w14:textId="77777777" w:rsidR="00B603A1" w:rsidRDefault="00B603A1" w:rsidP="00B603A1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m.8,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0FC6EB33" w14:textId="77777777" w:rsidR="00B603A1" w:rsidRDefault="00B603A1" w:rsidP="00B603A1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5D39B428" w14:textId="77777777" w:rsidR="00B603A1" w:rsidRDefault="00B603A1" w:rsidP="00B603A1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09C137F4" w14:textId="77777777" w:rsidR="00B603A1" w:rsidRDefault="00B603A1" w:rsidP="00B603A1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548C41D0" w14:textId="77777777" w:rsidR="00B603A1" w:rsidRDefault="00B603A1" w:rsidP="00B603A1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12 September 2021</w:t>
      </w:r>
    </w:p>
    <w:p w14:paraId="4F1FA3E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97B93" w14:textId="77777777" w:rsidR="00B603A1" w:rsidRDefault="00B603A1" w:rsidP="009139A6">
      <w:r>
        <w:separator/>
      </w:r>
    </w:p>
  </w:endnote>
  <w:endnote w:type="continuationSeparator" w:id="0">
    <w:p w14:paraId="5501D4CD" w14:textId="77777777" w:rsidR="00B603A1" w:rsidRDefault="00B603A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30AA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E856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047A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F20EC" w14:textId="77777777" w:rsidR="00B603A1" w:rsidRDefault="00B603A1" w:rsidP="009139A6">
      <w:r>
        <w:separator/>
      </w:r>
    </w:p>
  </w:footnote>
  <w:footnote w:type="continuationSeparator" w:id="0">
    <w:p w14:paraId="0A8AFA2C" w14:textId="77777777" w:rsidR="00B603A1" w:rsidRDefault="00B603A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E1D2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2F5C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488D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3A1"/>
    <w:rsid w:val="000666E0"/>
    <w:rsid w:val="002510B7"/>
    <w:rsid w:val="005C130B"/>
    <w:rsid w:val="00826F5C"/>
    <w:rsid w:val="009139A6"/>
    <w:rsid w:val="009448BB"/>
    <w:rsid w:val="00A3176C"/>
    <w:rsid w:val="00AE65F8"/>
    <w:rsid w:val="00B603A1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ABA019"/>
  <w15:chartTrackingRefBased/>
  <w15:docId w15:val="{FDE1D291-655A-43C7-8587-F0CF3AB6C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2021-10-03T10:19:00Z</dcterms:created>
  <dcterms:modified xsi:type="dcterms:W3CDTF">2021-10-03T10:19:00Z</dcterms:modified>
</cp:coreProperties>
</file>